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5DE811D9" w:rsidR="00AB61CF" w:rsidRDefault="00DA348B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D.2.</w:t>
            </w:r>
            <w:r w:rsidR="001D2260">
              <w:rPr>
                <w:rFonts w:ascii="Arial" w:hAnsi="Arial" w:cs="Arial"/>
              </w:rPr>
              <w:t>1</w:t>
            </w:r>
            <w:r w:rsidR="00D9684E">
              <w:rPr>
                <w:rFonts w:ascii="Arial" w:hAnsi="Arial" w:cs="Arial"/>
              </w:rPr>
              <w:t xml:space="preserve"> - TECHNOLOGICKÁ ČÁST</w:t>
            </w:r>
            <w:r w:rsidR="001D2260">
              <w:rPr>
                <w:rFonts w:ascii="Arial" w:hAnsi="Arial" w:cs="Arial"/>
              </w:rPr>
              <w:t>, ROZVODY ÚT</w:t>
            </w:r>
          </w:p>
          <w:p w14:paraId="0A5C2E13" w14:textId="75E6FD7F" w:rsidR="00AB61CF" w:rsidRPr="00D554AA" w:rsidRDefault="00232380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14:paraId="0D603C16" w14:textId="77777777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DDF3B" w14:textId="77777777" w:rsidR="00062A32" w:rsidRDefault="00062A32">
      <w:r>
        <w:separator/>
      </w:r>
    </w:p>
  </w:endnote>
  <w:endnote w:type="continuationSeparator" w:id="0">
    <w:p w14:paraId="729B4D7B" w14:textId="77777777" w:rsidR="00062A32" w:rsidRDefault="00062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E1286" w14:textId="77777777" w:rsidR="00062A32" w:rsidRDefault="00062A32">
      <w:r>
        <w:separator/>
      </w:r>
    </w:p>
  </w:footnote>
  <w:footnote w:type="continuationSeparator" w:id="0">
    <w:p w14:paraId="3353BD61" w14:textId="77777777" w:rsidR="00062A32" w:rsidRDefault="00062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2A32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841E9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72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2020-11-08T12:35:00Z</dcterms:created>
  <dcterms:modified xsi:type="dcterms:W3CDTF">2020-11-08T12:35:00Z</dcterms:modified>
</cp:coreProperties>
</file>